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E686" w14:textId="3F875B50" w:rsidR="00A21509" w:rsidRDefault="00A21509" w:rsidP="00A21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RYCHARD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>)</w:t>
      </w:r>
    </w:p>
    <w:p w14:paraId="20917BD9" w14:textId="77777777" w:rsidR="00A21509" w:rsidRDefault="00A21509" w:rsidP="00A21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848ED28" w14:textId="77777777" w:rsidR="00A21509" w:rsidRDefault="00A21509" w:rsidP="00A21509">
      <w:pPr>
        <w:pStyle w:val="NoSpacing"/>
        <w:rPr>
          <w:rFonts w:cs="Times New Roman"/>
          <w:szCs w:val="24"/>
        </w:rPr>
      </w:pPr>
    </w:p>
    <w:p w14:paraId="70BEC948" w14:textId="77777777" w:rsidR="00A21509" w:rsidRDefault="00A21509" w:rsidP="00A21509">
      <w:pPr>
        <w:pStyle w:val="NoSpacing"/>
        <w:rPr>
          <w:rFonts w:cs="Times New Roman"/>
          <w:szCs w:val="24"/>
        </w:rPr>
      </w:pPr>
    </w:p>
    <w:p w14:paraId="623CC05F" w14:textId="2B1F3819" w:rsidR="00A21509" w:rsidRDefault="00A21509" w:rsidP="00A21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</w:t>
      </w:r>
      <w:r>
        <w:rPr>
          <w:rFonts w:cs="Times New Roman"/>
          <w:szCs w:val="24"/>
        </w:rPr>
        <w:t>Oct.1411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>.</w:t>
      </w:r>
    </w:p>
    <w:p w14:paraId="4FACE808" w14:textId="11A338F6" w:rsidR="00A21509" w:rsidRDefault="00A21509" w:rsidP="00A21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 and 436)</w:t>
      </w:r>
    </w:p>
    <w:p w14:paraId="374E6DD9" w14:textId="77777777" w:rsidR="00A21509" w:rsidRDefault="00A21509" w:rsidP="00A21509">
      <w:pPr>
        <w:pStyle w:val="NoSpacing"/>
        <w:rPr>
          <w:rFonts w:cs="Times New Roman"/>
          <w:szCs w:val="24"/>
        </w:rPr>
      </w:pPr>
    </w:p>
    <w:p w14:paraId="56D8E9BC" w14:textId="77777777" w:rsidR="00A21509" w:rsidRDefault="00A21509" w:rsidP="00A21509">
      <w:pPr>
        <w:pStyle w:val="NoSpacing"/>
        <w:rPr>
          <w:rFonts w:cs="Times New Roman"/>
          <w:szCs w:val="24"/>
        </w:rPr>
      </w:pPr>
    </w:p>
    <w:p w14:paraId="5A8BAB36" w14:textId="77777777" w:rsidR="00A21509" w:rsidRPr="00813E4E" w:rsidRDefault="00A21509" w:rsidP="00A21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58385E0A" w14:textId="3B340F42" w:rsidR="00BA00AB" w:rsidRPr="00A215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A215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5148" w14:textId="77777777" w:rsidR="00A21509" w:rsidRDefault="00A21509" w:rsidP="009139A6">
      <w:r>
        <w:separator/>
      </w:r>
    </w:p>
  </w:endnote>
  <w:endnote w:type="continuationSeparator" w:id="0">
    <w:p w14:paraId="2AA0E9F4" w14:textId="77777777" w:rsidR="00A21509" w:rsidRDefault="00A215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F7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CC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EE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8E76" w14:textId="77777777" w:rsidR="00A21509" w:rsidRDefault="00A21509" w:rsidP="009139A6">
      <w:r>
        <w:separator/>
      </w:r>
    </w:p>
  </w:footnote>
  <w:footnote w:type="continuationSeparator" w:id="0">
    <w:p w14:paraId="2DFAB203" w14:textId="77777777" w:rsidR="00A21509" w:rsidRDefault="00A215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8F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BD7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B4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509"/>
    <w:rsid w:val="000666E0"/>
    <w:rsid w:val="002510B7"/>
    <w:rsid w:val="005C130B"/>
    <w:rsid w:val="00826F5C"/>
    <w:rsid w:val="009139A6"/>
    <w:rsid w:val="009448BB"/>
    <w:rsid w:val="00947624"/>
    <w:rsid w:val="00A2150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0256"/>
  <w15:chartTrackingRefBased/>
  <w15:docId w15:val="{52A69DC8-B272-454B-9592-76A47F5D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2022-11-25T08:06:00Z</dcterms:created>
  <dcterms:modified xsi:type="dcterms:W3CDTF">2022-11-25T08:07:00Z</dcterms:modified>
</cp:coreProperties>
</file>